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241CCE" w:rsidP="0044062C">
      <w:pPr>
        <w:pStyle w:val="Heading1"/>
      </w:pPr>
      <w:bookmarkStart w:id="0" w:name="_GoBack"/>
      <w:bookmarkEnd w:id="0"/>
      <w:r>
        <w:t>The Best Ways to Use Positive Affirmations to Manage Stress</w:t>
      </w:r>
    </w:p>
    <w:p w:rsidR="0040124D" w:rsidRDefault="0040124D" w:rsidP="0040124D"/>
    <w:p w:rsidR="0040124D" w:rsidRDefault="00241CCE" w:rsidP="0040124D">
      <w:r>
        <w:t xml:space="preserve">Stress is an inevitable part of life. However, when stress levels remain high, they can start to have a detrimental effect on both your emotional and physical well-being. It is imperative to </w:t>
      </w:r>
      <w:r>
        <w:t>find ways to manage stress and repeating positive affirmations is a way for you to increase feelings of inner peace, and to combat daily stress. The idea is to take the positive statements of what you want to manifest in your life and repeat them enough th</w:t>
      </w:r>
      <w:r>
        <w:t>at they become a part of how you think and see the world. Here are some of the best ways to use positive affirmations to help you manage stress.</w:t>
      </w:r>
    </w:p>
    <w:p w:rsidR="00287E0D" w:rsidRDefault="00287E0D" w:rsidP="0040124D"/>
    <w:p w:rsidR="00287E0D" w:rsidRDefault="00241CCE" w:rsidP="0040124D">
      <w:pPr>
        <w:rPr>
          <w:b/>
        </w:rPr>
      </w:pPr>
      <w:r>
        <w:rPr>
          <w:b/>
        </w:rPr>
        <w:t>Repetition</w:t>
      </w:r>
    </w:p>
    <w:p w:rsidR="00227C1D" w:rsidRDefault="00241CCE" w:rsidP="0040124D">
      <w:r>
        <w:t>The most popular way that you can harness the power of affirmations is by merely repeating the affi</w:t>
      </w:r>
      <w:r>
        <w:t xml:space="preserve">rmation to yourself regularly. Saying them out loud to yourself several times a day, in the mornings or evenings, can be incredibly useful. </w:t>
      </w:r>
      <w:r w:rsidR="00836B2A">
        <w:t>When you repeat them out loud, you hear them more clearly, which can make them more effective than if you were to repeat them to yourself mentally.</w:t>
      </w:r>
    </w:p>
    <w:p w:rsidR="00836B2A" w:rsidRDefault="00836B2A" w:rsidP="0040124D"/>
    <w:p w:rsidR="00836B2A" w:rsidRDefault="00241CCE" w:rsidP="0040124D">
      <w:pPr>
        <w:rPr>
          <w:b/>
        </w:rPr>
      </w:pPr>
      <w:r>
        <w:rPr>
          <w:b/>
        </w:rPr>
        <w:t>Do-It-Yourself Recording</w:t>
      </w:r>
    </w:p>
    <w:p w:rsidR="00836B2A" w:rsidRDefault="00241CCE" w:rsidP="0040124D">
      <w:r>
        <w:t>To hear your affirmations more times throughout the day, you can record yourself repeating the positive affirmations and play the recording while you are driving, when you’re reading in the evenings</w:t>
      </w:r>
      <w:r>
        <w:t xml:space="preserve">, or when you are exercising. Be sure to talk in a calm voice, and consider playing your favorite soothing music in the background. DIY recordings are a great way to create a tailor-made experience for your specific needs. </w:t>
      </w:r>
    </w:p>
    <w:p w:rsidR="00634CA2" w:rsidRDefault="00634CA2" w:rsidP="0040124D"/>
    <w:p w:rsidR="00634CA2" w:rsidRDefault="00241CCE" w:rsidP="0040124D">
      <w:pPr>
        <w:rPr>
          <w:b/>
        </w:rPr>
      </w:pPr>
      <w:r>
        <w:rPr>
          <w:b/>
        </w:rPr>
        <w:t>Use Post-It Notes</w:t>
      </w:r>
    </w:p>
    <w:p w:rsidR="00634CA2" w:rsidRDefault="00241CCE" w:rsidP="0040124D">
      <w:r>
        <w:t xml:space="preserve">A fun way to </w:t>
      </w:r>
      <w:r>
        <w:t>utilize your positive affirmations daily is by writing them down on Post-It Notes and placing them around your house to provide you with positive messages throughout the day. You can put them on the refrigerator, your bathroom mirror, and other places that</w:t>
      </w:r>
      <w:r>
        <w:t xml:space="preserve"> you see frequently. This technique can be incredibly useful on its own, or you can use it with some of the other affirmation techniques as a reinforcement.</w:t>
      </w:r>
    </w:p>
    <w:p w:rsidR="004B0C2A" w:rsidRDefault="004B0C2A" w:rsidP="0040124D"/>
    <w:p w:rsidR="004B0C2A" w:rsidRDefault="00241CCE" w:rsidP="0040124D">
      <w:pPr>
        <w:rPr>
          <w:b/>
        </w:rPr>
      </w:pPr>
      <w:r>
        <w:rPr>
          <w:b/>
        </w:rPr>
        <w:t>Self-Hypnosis</w:t>
      </w:r>
    </w:p>
    <w:p w:rsidR="004B0C2A" w:rsidRDefault="00241CCE" w:rsidP="0040124D">
      <w:r>
        <w:lastRenderedPageBreak/>
        <w:t>If you want to increase the effectiveness of your positive affirmations dramatically</w:t>
      </w:r>
      <w:r>
        <w:t>, you can use self-hypnosis with them. Self-hypnosis is a way to cement your affirmations into your subconscious thinking much quicker than merely repeating them when you are in your normal conscious state.</w:t>
      </w:r>
    </w:p>
    <w:p w:rsidR="004B0C2A" w:rsidRDefault="004B0C2A" w:rsidP="0040124D"/>
    <w:p w:rsidR="004B0C2A" w:rsidRPr="004B0C2A" w:rsidRDefault="00241CCE" w:rsidP="0040124D">
      <w:r>
        <w:t>While not all positive affirmations will be help</w:t>
      </w:r>
      <w:r>
        <w:t xml:space="preserve">ful in helping you relieve stress, most of them can effectively transition you into a better frame of mind and help you build resilience and help you find enjoyment in your life. </w:t>
      </w:r>
    </w:p>
    <w:p w:rsidR="00287E0D" w:rsidRDefault="00287E0D" w:rsidP="0040124D"/>
    <w:p w:rsidR="00287E0D" w:rsidRPr="0040124D" w:rsidRDefault="00287E0D" w:rsidP="0040124D"/>
    <w:sectPr w:rsidR="00287E0D" w:rsidRPr="0040124D"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161"/>
    <w:rsid w:val="00227C1D"/>
    <w:rsid w:val="00241CCE"/>
    <w:rsid w:val="00287E0D"/>
    <w:rsid w:val="0040124D"/>
    <w:rsid w:val="0044062C"/>
    <w:rsid w:val="004B0C2A"/>
    <w:rsid w:val="00634CA2"/>
    <w:rsid w:val="0064063D"/>
    <w:rsid w:val="00660AAD"/>
    <w:rsid w:val="00836B2A"/>
    <w:rsid w:val="009B1161"/>
    <w:rsid w:val="00D57FB7"/>
    <w:rsid w:val="00ED7616"/>
    <w:rsid w:val="00F14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C0361434-9956-264C-8E62-51167DA30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416</Words>
  <Characters>2056</Characters>
  <Application>Microsoft Office Word</Application>
  <DocSecurity>0</DocSecurity>
  <Lines>47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2019-04-25T22:07:00Z</dcterms:created>
  <dcterms:modified xsi:type="dcterms:W3CDTF">2019-04-25T22:08:00Z</dcterms:modified>
  <cp:category/>
</cp:coreProperties>
</file>